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68CF" w:rsidRDefault="006268CF" w:rsidP="006268CF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rPr>
          <w:u w:val="single"/>
        </w:rPr>
        <w:t>John SPRYNGETE</w:t>
      </w:r>
      <w:r>
        <w:t xml:space="preserve">     </w:t>
      </w:r>
      <w:proofErr w:type="gramStart"/>
      <w:r>
        <w:t xml:space="preserve">   (</w:t>
      </w:r>
      <w:proofErr w:type="gramEnd"/>
      <w:r>
        <w:t>fl.1492-3)</w:t>
      </w:r>
    </w:p>
    <w:p w:rsidR="006268CF" w:rsidRDefault="006268CF" w:rsidP="006268CF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of Sandwich, Kent.</w:t>
      </w:r>
    </w:p>
    <w:p w:rsidR="006268CF" w:rsidRDefault="006268CF" w:rsidP="006268CF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6268CF" w:rsidRDefault="006268CF" w:rsidP="006268CF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6268CF" w:rsidRDefault="006268CF" w:rsidP="006268CF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 xml:space="preserve">         1492-3</w:t>
      </w:r>
      <w:r>
        <w:tab/>
        <w:t>He made his Will.   (Plomer p.446)</w:t>
      </w:r>
    </w:p>
    <w:p w:rsidR="006268CF" w:rsidRDefault="006268CF" w:rsidP="006268CF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6268CF" w:rsidRDefault="006268CF" w:rsidP="006268CF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6268CF" w:rsidRDefault="006268CF" w:rsidP="006268CF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10 February 2017</w:t>
      </w:r>
    </w:p>
    <w:p w:rsidR="006B2F86" w:rsidRPr="00E71FC3" w:rsidRDefault="006268CF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68CF" w:rsidRDefault="006268CF" w:rsidP="00E71FC3">
      <w:pPr>
        <w:spacing w:after="0" w:line="240" w:lineRule="auto"/>
      </w:pPr>
      <w:r>
        <w:separator/>
      </w:r>
    </w:p>
  </w:endnote>
  <w:endnote w:type="continuationSeparator" w:id="0">
    <w:p w:rsidR="006268CF" w:rsidRDefault="006268C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68CF" w:rsidRDefault="006268CF" w:rsidP="00E71FC3">
      <w:pPr>
        <w:spacing w:after="0" w:line="240" w:lineRule="auto"/>
      </w:pPr>
      <w:r>
        <w:separator/>
      </w:r>
    </w:p>
  </w:footnote>
  <w:footnote w:type="continuationSeparator" w:id="0">
    <w:p w:rsidR="006268CF" w:rsidRDefault="006268C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68CF"/>
    <w:rsid w:val="001A7C09"/>
    <w:rsid w:val="00577BD5"/>
    <w:rsid w:val="006268CF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660724C-554B-40C2-B995-4F5B92B769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18</Words>
  <Characters>108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2017-02-23T20:01:00Z</dcterms:created>
  <dcterms:modified xsi:type="dcterms:W3CDTF">2017-02-23T20:02:00Z</dcterms:modified>
</cp:coreProperties>
</file>